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44F55" w14:textId="77777777" w:rsidR="00FD11D1" w:rsidRPr="004B5BED" w:rsidRDefault="00FD11D1" w:rsidP="00815010">
      <w:pPr>
        <w:rPr>
          <w:b/>
          <w:sz w:val="26"/>
        </w:rPr>
      </w:pPr>
    </w:p>
    <w:p w14:paraId="38146691" w14:textId="77777777" w:rsidR="00FD11D1" w:rsidRPr="004B5BED" w:rsidRDefault="00FD11D1" w:rsidP="00815010"/>
    <w:p w14:paraId="01AF97BB" w14:textId="77777777" w:rsidR="0051083C" w:rsidRPr="004B5BED" w:rsidRDefault="0051083C" w:rsidP="00815010"/>
    <w:p w14:paraId="485C863F" w14:textId="77777777" w:rsidR="0051083C" w:rsidRPr="004B5BED" w:rsidRDefault="0051083C" w:rsidP="00815010"/>
    <w:p w14:paraId="20970A43" w14:textId="77777777" w:rsidR="00FD11D1" w:rsidRPr="004B5BED" w:rsidRDefault="00FD11D1" w:rsidP="00815010"/>
    <w:p w14:paraId="5D7181FB" w14:textId="77777777" w:rsidR="002F0912" w:rsidRPr="004B5BED" w:rsidRDefault="002F0912" w:rsidP="0081501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50903F97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46B9F" w14:textId="77777777" w:rsidR="00FD11D1" w:rsidRPr="004B5BED" w:rsidRDefault="00080646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</w:t>
            </w:r>
            <w:r w:rsidR="00FD11D1" w:rsidRPr="004B5BED">
              <w:rPr>
                <w:sz w:val="16"/>
              </w:rPr>
              <w:t>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6F1B31D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1713F24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5F52B2AD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52D4" w14:textId="77777777" w:rsidR="00FD11D1" w:rsidRPr="004B5BED" w:rsidRDefault="001F46BD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="0051083C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A7A16" w14:textId="0E25DB29" w:rsidR="00FD11D1" w:rsidRPr="004B5BED" w:rsidRDefault="002E0C81" w:rsidP="00D32DD7">
            <w:pPr>
              <w:rPr>
                <w:b/>
                <w:sz w:val="16"/>
                <w:szCs w:val="16"/>
              </w:rPr>
            </w:pPr>
            <w:r w:rsidRPr="004B5BED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4B5BED">
              <w:rPr>
                <w:b/>
                <w:sz w:val="16"/>
                <w:szCs w:val="16"/>
              </w:rPr>
              <w:instrText xml:space="preserve"> FORMTEXT </w:instrText>
            </w:r>
            <w:r w:rsidRPr="004B5BED">
              <w:rPr>
                <w:b/>
                <w:sz w:val="16"/>
                <w:szCs w:val="16"/>
              </w:rPr>
            </w:r>
            <w:r w:rsidRPr="004B5BED">
              <w:rPr>
                <w:b/>
                <w:sz w:val="16"/>
                <w:szCs w:val="16"/>
              </w:rPr>
              <w:fldChar w:fldCharType="separate"/>
            </w:r>
            <w:r w:rsidR="00E56DC4">
              <w:rPr>
                <w:b/>
                <w:noProof/>
                <w:sz w:val="16"/>
                <w:szCs w:val="16"/>
              </w:rPr>
              <w:t>26-2000075938</w:t>
            </w:r>
            <w:r w:rsidRPr="004B5BED"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A8D7D" w14:textId="77777777" w:rsidR="00FD11D1" w:rsidRPr="004B5BED" w:rsidRDefault="001F46BD" w:rsidP="00D32DD7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D32DD7">
              <w:rPr>
                <w:b/>
                <w:sz w:val="22"/>
              </w:rPr>
              <w:t> </w:t>
            </w:r>
            <w:r w:rsidR="00D32DD7">
              <w:rPr>
                <w:b/>
                <w:sz w:val="22"/>
              </w:rPr>
              <w:t> </w:t>
            </w:r>
            <w:r w:rsidR="00D32DD7">
              <w:rPr>
                <w:b/>
                <w:sz w:val="22"/>
              </w:rPr>
              <w:t> </w:t>
            </w:r>
            <w:r w:rsidR="00D32DD7">
              <w:rPr>
                <w:b/>
                <w:sz w:val="22"/>
              </w:rPr>
              <w:t> </w:t>
            </w:r>
            <w:r w:rsidR="00D32DD7"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6CA5855B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D6E85" w14:textId="77777777" w:rsidR="00FD11D1" w:rsidRPr="004B5BED" w:rsidRDefault="0003242D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</w:t>
            </w:r>
            <w:r w:rsidR="00FD11D1" w:rsidRPr="004B5BED">
              <w:rPr>
                <w:sz w:val="16"/>
              </w:rPr>
              <w:t>aßnahme</w:t>
            </w:r>
          </w:p>
        </w:tc>
      </w:tr>
      <w:tr w:rsidR="004B5BED" w:rsidRPr="004B5BED" w14:paraId="24B4F03D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F83D" w14:textId="77777777" w:rsidR="00FD11D1" w:rsidRPr="004B5BED" w:rsidRDefault="002E0C81" w:rsidP="0091358F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="004153DA" w:rsidRPr="004B5BED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28A059FB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110DA" w14:textId="77777777" w:rsidR="0051083C" w:rsidRPr="004B5BED" w:rsidRDefault="0029078F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275D42BA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C368" w14:textId="597CCB96" w:rsidR="0051083C" w:rsidRPr="004B5BED" w:rsidRDefault="002E0C81" w:rsidP="00D32DD7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E56DC4" w:rsidRPr="00E56DC4">
              <w:rPr>
                <w:b/>
                <w:noProof/>
                <w:sz w:val="22"/>
              </w:rPr>
              <w:t>Rahmenvertrag</w:t>
            </w:r>
            <w:r w:rsidR="00E56DC4">
              <w:rPr>
                <w:b/>
                <w:noProof/>
                <w:sz w:val="22"/>
              </w:rPr>
              <w:t xml:space="preserve"> </w:t>
            </w:r>
            <w:r w:rsidR="00E56DC4" w:rsidRPr="00E56DC4">
              <w:rPr>
                <w:b/>
                <w:noProof/>
                <w:sz w:val="22"/>
              </w:rPr>
              <w:t>Containerdienste</w:t>
            </w:r>
            <w:r w:rsidR="00E56DC4">
              <w:rPr>
                <w:b/>
                <w:noProof/>
                <w:sz w:val="22"/>
              </w:rPr>
              <w:t xml:space="preserve"> </w:t>
            </w:r>
            <w:r w:rsidR="00E56DC4" w:rsidRPr="00E56DC4">
              <w:rPr>
                <w:b/>
                <w:noProof/>
                <w:sz w:val="22"/>
              </w:rPr>
              <w:t>"Entsorgung diverser Abfälle bei der Zentrale und der Hauptverwaltung in Hessen der Deutschen Bundesbank"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0087E067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D59A29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7D993051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88A29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</w:t>
            </w:r>
            <w:r w:rsidR="00080646" w:rsidRPr="004B5BED">
              <w:rPr>
                <w:sz w:val="16"/>
              </w:rPr>
              <w:t>, gesetzlicher Vertreter, Kontaktdaten</w:t>
            </w:r>
            <w:r w:rsidRPr="004B5BED">
              <w:rPr>
                <w:sz w:val="16"/>
              </w:rPr>
              <w:t xml:space="preserve"> des </w:t>
            </w:r>
            <w:r w:rsidR="00E62AC4" w:rsidRPr="004B5BED">
              <w:rPr>
                <w:sz w:val="16"/>
              </w:rPr>
              <w:t xml:space="preserve">sich verpflichtenden </w:t>
            </w:r>
            <w:r w:rsidRPr="004B5BED">
              <w:rPr>
                <w:sz w:val="16"/>
              </w:rPr>
              <w:t>Unternehmens</w:t>
            </w:r>
          </w:p>
        </w:tc>
      </w:tr>
      <w:tr w:rsidR="004B5BED" w:rsidRPr="004B5BED" w14:paraId="3371A1C6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8EAE" w14:textId="77777777" w:rsidR="0051083C" w:rsidRPr="004B5BED" w:rsidRDefault="001F46BD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6" w:name="NameUnternehmen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4B5BED" w:rsidRPr="004B5BED" w14:paraId="2C308220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2957E673" w14:textId="77777777" w:rsidR="0051083C" w:rsidRPr="004B5BED" w:rsidRDefault="0051083C" w:rsidP="0095368A">
            <w:pPr>
              <w:rPr>
                <w:sz w:val="22"/>
              </w:rPr>
            </w:pPr>
          </w:p>
        </w:tc>
      </w:tr>
      <w:tr w:rsidR="004B5BED" w:rsidRPr="004B5BED" w14:paraId="0CBFC4CE" w14:textId="77777777">
        <w:trPr>
          <w:cantSplit/>
        </w:trPr>
        <w:tc>
          <w:tcPr>
            <w:tcW w:w="10277" w:type="dxa"/>
            <w:gridSpan w:val="4"/>
          </w:tcPr>
          <w:p w14:paraId="5BFCCFE1" w14:textId="77777777" w:rsidR="00FD11D1" w:rsidRPr="004B5BED" w:rsidRDefault="0095368A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</w:t>
            </w:r>
            <w:r w:rsidR="004E7644" w:rsidRPr="004B5BED">
              <w:rPr>
                <w:b/>
                <w:sz w:val="28"/>
                <w:szCs w:val="28"/>
              </w:rPr>
              <w:t xml:space="preserve">chtungserklärung </w:t>
            </w:r>
            <w:r w:rsidRPr="004B5BED">
              <w:rPr>
                <w:b/>
                <w:sz w:val="28"/>
                <w:szCs w:val="28"/>
              </w:rPr>
              <w:t>anderer Unternehmen</w:t>
            </w:r>
          </w:p>
        </w:tc>
      </w:tr>
      <w:tr w:rsidR="004B5BED" w:rsidRPr="004B5BED" w14:paraId="45C666C0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33EDD30D" w14:textId="77777777" w:rsidR="0095368A" w:rsidRPr="004B5BED" w:rsidRDefault="0095368A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015DDDA3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6760A319" w14:textId="77777777" w:rsidR="0095368A" w:rsidRPr="004B5BED" w:rsidRDefault="004E7644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</w:t>
            </w:r>
            <w:r w:rsidR="00E44B2E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 xml:space="preserve">g. </w:t>
            </w:r>
            <w:r w:rsidR="00080646" w:rsidRPr="004B5BED">
              <w:rPr>
                <w:sz w:val="20"/>
              </w:rPr>
              <w:t>Bewerber/</w:t>
            </w:r>
            <w:r w:rsidRPr="004B5BED">
              <w:rPr>
                <w:sz w:val="20"/>
              </w:rPr>
              <w:t>Bieter diesem</w:t>
            </w:r>
            <w:r w:rsidR="00E44B2E" w:rsidRPr="004B5BED">
              <w:rPr>
                <w:sz w:val="20"/>
              </w:rPr>
              <w:t xml:space="preserve"> mit den Fähigkeiten (Mittel/Kapazitäten) meines/unseres Unternehmens für den/die </w:t>
            </w:r>
            <w:r w:rsidR="0086123B" w:rsidRPr="004B5BED">
              <w:rPr>
                <w:sz w:val="20"/>
              </w:rPr>
              <w:t xml:space="preserve">nachfolgenden </w:t>
            </w:r>
            <w:r w:rsidR="00E44B2E" w:rsidRPr="004B5BED">
              <w:rPr>
                <w:sz w:val="20"/>
              </w:rPr>
              <w:t>Leistungsbereich(e)</w:t>
            </w:r>
            <w:r w:rsidR="0086123B" w:rsidRPr="004B5BED">
              <w:rPr>
                <w:sz w:val="20"/>
              </w:rPr>
              <w:t xml:space="preserve"> zur Verfügung zu stehen.</w:t>
            </w:r>
          </w:p>
        </w:tc>
      </w:tr>
      <w:tr w:rsidR="004B5BED" w:rsidRPr="004B5BED" w14:paraId="72840BD1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6ABE" w14:textId="77777777" w:rsidR="00E44B2E" w:rsidRPr="004B5BED" w:rsidRDefault="0003242D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Positionsnr.</w:t>
            </w:r>
            <w:r w:rsidR="00E44B2E" w:rsidRPr="004B5BED">
              <w:rPr>
                <w:sz w:val="16"/>
              </w:rPr>
              <w:t>/Leistungsbereich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67BB2A" w14:textId="77777777" w:rsidR="00E44B2E" w:rsidRPr="004B5BED" w:rsidRDefault="00E44B2E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09C87E5F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315" w14:textId="77777777" w:rsidR="00E44B2E" w:rsidRPr="004B5BED" w:rsidRDefault="001F46BD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7" w:name="Leistungsbereich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4A284AC" w14:textId="77777777" w:rsidR="00E44B2E" w:rsidRPr="004B5BED" w:rsidRDefault="001F46BD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8" w:name="BeschreibungTeil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8"/>
          </w:p>
        </w:tc>
      </w:tr>
      <w:tr w:rsidR="004B5BED" w:rsidRPr="004B5BED" w14:paraId="2C281714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6BA4CBB7" w14:textId="77777777" w:rsidR="0095368A" w:rsidRPr="004B5BED" w:rsidRDefault="0095368A" w:rsidP="00080646">
            <w:pPr>
              <w:rPr>
                <w:sz w:val="20"/>
              </w:rPr>
            </w:pPr>
          </w:p>
        </w:tc>
      </w:tr>
      <w:tr w:rsidR="004B5BED" w:rsidRPr="004B5BED" w14:paraId="3F59A642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190A2DD0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368C4C58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3B7C74F9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6D4C0718" w14:textId="77777777" w:rsidR="00FA7DED" w:rsidRPr="004B5BED" w:rsidRDefault="00FA7DED" w:rsidP="007E088E">
            <w:pPr>
              <w:jc w:val="left"/>
              <w:rPr>
                <w:sz w:val="20"/>
              </w:rPr>
            </w:pPr>
          </w:p>
          <w:p w14:paraId="18B90ABF" w14:textId="77777777" w:rsidR="00FA7DED" w:rsidRPr="004B5BED" w:rsidRDefault="00FA7DED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0DDE11F0" w14:textId="77777777" w:rsidR="00FA7DED" w:rsidRPr="004B5BED" w:rsidRDefault="00FA7DED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1B62E1C8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0DF48D4C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30A03A97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3BB7BDC2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79DD594C" w14:textId="77777777" w:rsidR="00080646" w:rsidRPr="004B5BED" w:rsidRDefault="00080646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9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</w:t>
            </w:r>
            <w:r w:rsidR="00A107A4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>g. Bewerber/Bieter mit diesem gemeinsam für die Auftragsausführung zu haften.</w:t>
            </w:r>
          </w:p>
        </w:tc>
      </w:tr>
      <w:tr w:rsidR="004B5BED" w:rsidRPr="004B5BED" w14:paraId="3DE064D7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12F78CC7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3088E4C3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64896EEF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0771B712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6A0A06C5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0EBCE1A9" w14:textId="77777777" w:rsidR="00FA7DED" w:rsidRPr="004B5BED" w:rsidRDefault="00FA7DED" w:rsidP="007E088E">
            <w:pPr>
              <w:rPr>
                <w:sz w:val="20"/>
              </w:rPr>
            </w:pPr>
          </w:p>
          <w:p w14:paraId="7F29DB8B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03D86AD2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2086AF91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6843454B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1DB29D25" w14:textId="77777777" w:rsidR="0086123B" w:rsidRPr="004B5BED" w:rsidRDefault="0086123B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77C63891" w14:textId="77777777" w:rsidR="005F6FD5" w:rsidRPr="004B5BED" w:rsidRDefault="005F6FD5">
      <w:pPr>
        <w:ind w:left="284" w:hanging="284"/>
        <w:rPr>
          <w:sz w:val="16"/>
          <w:szCs w:val="16"/>
        </w:rPr>
      </w:pPr>
    </w:p>
    <w:sectPr w:rsidR="005F6FD5" w:rsidRPr="004B5BED" w:rsidSect="001D1262"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22158" w14:textId="77777777" w:rsidR="00580248" w:rsidRDefault="00580248" w:rsidP="00352A93">
      <w:r>
        <w:separator/>
      </w:r>
    </w:p>
  </w:endnote>
  <w:endnote w:type="continuationSeparator" w:id="0">
    <w:p w14:paraId="363E4505" w14:textId="77777777" w:rsidR="00580248" w:rsidRDefault="00580248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3C6C0" w14:textId="77777777" w:rsidR="00E44B2E" w:rsidRPr="00C1365B" w:rsidRDefault="00C1365B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d  (PC)    </w:t>
    </w:r>
    <w:r w:rsidR="005F6FD5">
      <w:rPr>
        <w:sz w:val="14"/>
      </w:rPr>
      <w:t>11.</w:t>
    </w:r>
    <w:r w:rsidR="0086123B">
      <w:rPr>
        <w:sz w:val="14"/>
      </w:rPr>
      <w:t>1</w:t>
    </w:r>
    <w:r w:rsidR="0003242D">
      <w:rPr>
        <w:sz w:val="1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D0703" w14:textId="77777777" w:rsidR="001D1262" w:rsidRPr="00C1365B" w:rsidRDefault="001D1262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d  (PC)    </w:t>
    </w:r>
    <w:r w:rsidR="00FA7DED">
      <w:rPr>
        <w:sz w:val="14"/>
      </w:rPr>
      <w:t>08</w:t>
    </w:r>
    <w:r>
      <w:rPr>
        <w:sz w:val="14"/>
      </w:rPr>
      <w:t>.1</w:t>
    </w:r>
    <w:r w:rsidR="00080646">
      <w:rPr>
        <w:sz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1142E" w14:textId="77777777" w:rsidR="00580248" w:rsidRPr="00C1365B" w:rsidRDefault="00580248" w:rsidP="00C1365B">
      <w:pPr>
        <w:pStyle w:val="Fuzeile"/>
        <w:spacing w:after="40" w:line="80" w:lineRule="exact"/>
        <w:rPr>
          <w:sz w:val="14"/>
          <w:szCs w:val="14"/>
        </w:rPr>
      </w:pPr>
      <w:r>
        <w:rPr>
          <w:sz w:val="14"/>
          <w:szCs w:val="14"/>
        </w:rPr>
        <w:t>_______________</w:t>
      </w:r>
    </w:p>
  </w:footnote>
  <w:footnote w:type="continuationSeparator" w:id="0">
    <w:p w14:paraId="52CE5E39" w14:textId="77777777" w:rsidR="00580248" w:rsidRDefault="00580248" w:rsidP="0035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4630D" w14:textId="77777777" w:rsidR="001D1262" w:rsidRDefault="001D1262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67297C56" wp14:editId="3D93D0B9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5995558">
    <w:abstractNumId w:val="3"/>
  </w:num>
  <w:num w:numId="2" w16cid:durableId="615597272">
    <w:abstractNumId w:val="7"/>
  </w:num>
  <w:num w:numId="3" w16cid:durableId="28725915">
    <w:abstractNumId w:val="9"/>
  </w:num>
  <w:num w:numId="4" w16cid:durableId="456145372">
    <w:abstractNumId w:val="6"/>
  </w:num>
  <w:num w:numId="5" w16cid:durableId="1146511119">
    <w:abstractNumId w:val="1"/>
  </w:num>
  <w:num w:numId="6" w16cid:durableId="1522743673">
    <w:abstractNumId w:val="11"/>
  </w:num>
  <w:num w:numId="7" w16cid:durableId="1546143407">
    <w:abstractNumId w:val="0"/>
  </w:num>
  <w:num w:numId="8" w16cid:durableId="1971278991">
    <w:abstractNumId w:val="0"/>
  </w:num>
  <w:num w:numId="9" w16cid:durableId="1230650488">
    <w:abstractNumId w:val="0"/>
  </w:num>
  <w:num w:numId="10" w16cid:durableId="1873692473">
    <w:abstractNumId w:val="3"/>
  </w:num>
  <w:num w:numId="11" w16cid:durableId="1136869665">
    <w:abstractNumId w:val="2"/>
  </w:num>
  <w:num w:numId="12" w16cid:durableId="828247960">
    <w:abstractNumId w:val="7"/>
  </w:num>
  <w:num w:numId="13" w16cid:durableId="218712177">
    <w:abstractNumId w:val="7"/>
  </w:num>
  <w:num w:numId="14" w16cid:durableId="1295133294">
    <w:abstractNumId w:val="7"/>
  </w:num>
  <w:num w:numId="15" w16cid:durableId="1407414191">
    <w:abstractNumId w:val="11"/>
  </w:num>
  <w:num w:numId="16" w16cid:durableId="1698893939">
    <w:abstractNumId w:val="5"/>
  </w:num>
  <w:num w:numId="17" w16cid:durableId="1605529960">
    <w:abstractNumId w:val="7"/>
  </w:num>
  <w:num w:numId="18" w16cid:durableId="1462461140">
    <w:abstractNumId w:val="7"/>
  </w:num>
  <w:num w:numId="19" w16cid:durableId="1649436178">
    <w:abstractNumId w:val="7"/>
  </w:num>
  <w:num w:numId="20" w16cid:durableId="590550909">
    <w:abstractNumId w:val="8"/>
  </w:num>
  <w:num w:numId="21" w16cid:durableId="1348799287">
    <w:abstractNumId w:val="3"/>
  </w:num>
  <w:num w:numId="22" w16cid:durableId="561409815">
    <w:abstractNumId w:val="3"/>
  </w:num>
  <w:num w:numId="23" w16cid:durableId="2085562319">
    <w:abstractNumId w:val="6"/>
  </w:num>
  <w:num w:numId="24" w16cid:durableId="42871048">
    <w:abstractNumId w:val="7"/>
  </w:num>
  <w:num w:numId="25" w16cid:durableId="1094397954">
    <w:abstractNumId w:val="6"/>
  </w:num>
  <w:num w:numId="26" w16cid:durableId="1249579889">
    <w:abstractNumId w:val="6"/>
  </w:num>
  <w:num w:numId="27" w16cid:durableId="239561963">
    <w:abstractNumId w:val="7"/>
  </w:num>
  <w:num w:numId="28" w16cid:durableId="410077722">
    <w:abstractNumId w:val="5"/>
  </w:num>
  <w:num w:numId="29" w16cid:durableId="583804690">
    <w:abstractNumId w:val="10"/>
  </w:num>
  <w:num w:numId="30" w16cid:durableId="392194131">
    <w:abstractNumId w:val="6"/>
  </w:num>
  <w:num w:numId="31" w16cid:durableId="275333407">
    <w:abstractNumId w:val="7"/>
  </w:num>
  <w:num w:numId="32" w16cid:durableId="1358043344">
    <w:abstractNumId w:val="5"/>
  </w:num>
  <w:num w:numId="33" w16cid:durableId="1077478888">
    <w:abstractNumId w:val="10"/>
  </w:num>
  <w:num w:numId="34" w16cid:durableId="1267687465">
    <w:abstractNumId w:val="6"/>
  </w:num>
  <w:num w:numId="35" w16cid:durableId="427316045">
    <w:abstractNumId w:val="4"/>
  </w:num>
  <w:num w:numId="36" w16cid:durableId="820342028">
    <w:abstractNumId w:val="0"/>
  </w:num>
  <w:num w:numId="37" w16cid:durableId="512184411">
    <w:abstractNumId w:val="0"/>
  </w:num>
  <w:num w:numId="38" w16cid:durableId="1761944180">
    <w:abstractNumId w:val="0"/>
  </w:num>
  <w:num w:numId="39" w16cid:durableId="274337280">
    <w:abstractNumId w:val="0"/>
  </w:num>
  <w:num w:numId="40" w16cid:durableId="107088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W9CU+2KNSaN8Hciyep8fzc2fZ2g2wgFpAKgqVqdmAKXIS1enU9p7LjPKe2mK/9GBaTcijFRzeBrjYw0C9KxMpw==" w:saltValue="dTzXNh9l353/cVuOTfuWXQ==" w:algorithmName="SHA-512"/>
  <w:defaultTabStop w:val="709"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991974"/>
    <w:rsid w:val="000130D7"/>
    <w:rsid w:val="00022133"/>
    <w:rsid w:val="0003242D"/>
    <w:rsid w:val="00074249"/>
    <w:rsid w:val="00080646"/>
    <w:rsid w:val="000B68D9"/>
    <w:rsid w:val="000C5778"/>
    <w:rsid w:val="0013439A"/>
    <w:rsid w:val="00167E49"/>
    <w:rsid w:val="001D1262"/>
    <w:rsid w:val="001F46BD"/>
    <w:rsid w:val="002432A1"/>
    <w:rsid w:val="00266080"/>
    <w:rsid w:val="0026639F"/>
    <w:rsid w:val="002714FE"/>
    <w:rsid w:val="0029078F"/>
    <w:rsid w:val="002E01E6"/>
    <w:rsid w:val="002E0C81"/>
    <w:rsid w:val="002F0912"/>
    <w:rsid w:val="002F3358"/>
    <w:rsid w:val="003334E8"/>
    <w:rsid w:val="003404F4"/>
    <w:rsid w:val="00342A15"/>
    <w:rsid w:val="00350000"/>
    <w:rsid w:val="003D562D"/>
    <w:rsid w:val="004153DA"/>
    <w:rsid w:val="00421CD3"/>
    <w:rsid w:val="00422681"/>
    <w:rsid w:val="00430EC7"/>
    <w:rsid w:val="00450B37"/>
    <w:rsid w:val="004B5BED"/>
    <w:rsid w:val="004E7644"/>
    <w:rsid w:val="00501A2F"/>
    <w:rsid w:val="0051083C"/>
    <w:rsid w:val="005353D4"/>
    <w:rsid w:val="0056166D"/>
    <w:rsid w:val="00580248"/>
    <w:rsid w:val="005F6FD5"/>
    <w:rsid w:val="006E7EA9"/>
    <w:rsid w:val="006F4944"/>
    <w:rsid w:val="00707293"/>
    <w:rsid w:val="00731A19"/>
    <w:rsid w:val="00733890"/>
    <w:rsid w:val="007C16E8"/>
    <w:rsid w:val="00815010"/>
    <w:rsid w:val="00840C19"/>
    <w:rsid w:val="0086123B"/>
    <w:rsid w:val="00867E6B"/>
    <w:rsid w:val="008B5AFF"/>
    <w:rsid w:val="008D0CE6"/>
    <w:rsid w:val="009047B2"/>
    <w:rsid w:val="009070F3"/>
    <w:rsid w:val="0091358F"/>
    <w:rsid w:val="00913E85"/>
    <w:rsid w:val="0095368A"/>
    <w:rsid w:val="00991974"/>
    <w:rsid w:val="009973B4"/>
    <w:rsid w:val="009979B2"/>
    <w:rsid w:val="00A00AE6"/>
    <w:rsid w:val="00A032BC"/>
    <w:rsid w:val="00A10345"/>
    <w:rsid w:val="00A107A4"/>
    <w:rsid w:val="00A278D4"/>
    <w:rsid w:val="00A53FF0"/>
    <w:rsid w:val="00A57C70"/>
    <w:rsid w:val="00A60C1E"/>
    <w:rsid w:val="00A6293D"/>
    <w:rsid w:val="00A71CAD"/>
    <w:rsid w:val="00A81004"/>
    <w:rsid w:val="00AC3205"/>
    <w:rsid w:val="00AC55D9"/>
    <w:rsid w:val="00B25D6F"/>
    <w:rsid w:val="00BE2BA1"/>
    <w:rsid w:val="00BF0ED0"/>
    <w:rsid w:val="00BF7F5F"/>
    <w:rsid w:val="00C1365B"/>
    <w:rsid w:val="00C543FA"/>
    <w:rsid w:val="00C97BAB"/>
    <w:rsid w:val="00D32DD7"/>
    <w:rsid w:val="00D767BC"/>
    <w:rsid w:val="00E072F8"/>
    <w:rsid w:val="00E4072A"/>
    <w:rsid w:val="00E44B2E"/>
    <w:rsid w:val="00E56DC4"/>
    <w:rsid w:val="00E62AC4"/>
    <w:rsid w:val="00E819F0"/>
    <w:rsid w:val="00EC53C1"/>
    <w:rsid w:val="00EF2792"/>
    <w:rsid w:val="00F62EEF"/>
    <w:rsid w:val="00F804A2"/>
    <w:rsid w:val="00F93199"/>
    <w:rsid w:val="00FA7DED"/>
    <w:rsid w:val="00FD11D1"/>
    <w:rsid w:val="00FD28AB"/>
    <w:rsid w:val="00FF4015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0B2036"/>
  <w15:docId w15:val="{348C570D-15EF-4FBD-A21B-482A45F0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pflichtungserklaer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Verpflichtungserklaerung.dotm</Template>
  <TotalTime>0</TotalTime>
  <Pages>1</Pages>
  <Words>252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Susanne Fuchs</dc:creator>
  <cp:lastModifiedBy>Fuchs Susanne</cp:lastModifiedBy>
  <cp:revision>4</cp:revision>
  <cp:lastPrinted>2018-06-21T11:22:00Z</cp:lastPrinted>
  <dcterms:created xsi:type="dcterms:W3CDTF">2026-01-26T10:44:00Z</dcterms:created>
  <dcterms:modified xsi:type="dcterms:W3CDTF">2026-03-12T08:31:00Z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</Properties>
</file>